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5FBED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SOMERVYLE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(fl.1440)</w:t>
      </w:r>
    </w:p>
    <w:p w14:paraId="258E5F62" w14:textId="53EF5D9B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Cossington</w:t>
      </w:r>
      <w:r>
        <w:rPr>
          <w:rFonts w:ascii="Times New Roman" w:hAnsi="Times New Roman" w:cs="Times New Roman"/>
          <w:sz w:val="24"/>
          <w:szCs w:val="24"/>
        </w:rPr>
        <w:t>, Leicestershire.</w:t>
      </w:r>
    </w:p>
    <w:p w14:paraId="61EDF37D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A2E7CB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30102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14:paraId="7C6A6E49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Beatrice Shirley(q.v.).</w:t>
      </w:r>
    </w:p>
    <w:p w14:paraId="1A15D393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25-431)</w:t>
      </w:r>
    </w:p>
    <w:p w14:paraId="52627BF4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A1968" w14:textId="77777777" w:rsidR="00B00D89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D757B" w14:textId="77777777" w:rsidR="00B00D89" w:rsidRPr="002B2253" w:rsidRDefault="00B00D89" w:rsidP="00B00D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006B98E4" w14:textId="02C0F390" w:rsidR="00BA00AB" w:rsidRPr="00B00D8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00D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A37A1" w14:textId="77777777" w:rsidR="00B00D89" w:rsidRDefault="00B00D89" w:rsidP="009139A6">
      <w:r>
        <w:separator/>
      </w:r>
    </w:p>
  </w:endnote>
  <w:endnote w:type="continuationSeparator" w:id="0">
    <w:p w14:paraId="7C53C772" w14:textId="77777777" w:rsidR="00B00D89" w:rsidRDefault="00B00D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8F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6F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DC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51375" w14:textId="77777777" w:rsidR="00B00D89" w:rsidRDefault="00B00D89" w:rsidP="009139A6">
      <w:r>
        <w:separator/>
      </w:r>
    </w:p>
  </w:footnote>
  <w:footnote w:type="continuationSeparator" w:id="0">
    <w:p w14:paraId="2458F9BD" w14:textId="77777777" w:rsidR="00B00D89" w:rsidRDefault="00B00D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62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B8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292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D89"/>
    <w:rsid w:val="000666E0"/>
    <w:rsid w:val="002510B7"/>
    <w:rsid w:val="005C130B"/>
    <w:rsid w:val="00826F5C"/>
    <w:rsid w:val="009139A6"/>
    <w:rsid w:val="009448BB"/>
    <w:rsid w:val="00A3176C"/>
    <w:rsid w:val="00AE65F8"/>
    <w:rsid w:val="00B00D8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124D"/>
  <w15:chartTrackingRefBased/>
  <w15:docId w15:val="{7EAC4C5F-A243-4BB2-B556-11EB02E1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2021-10-13T14:50:00Z</dcterms:created>
  <dcterms:modified xsi:type="dcterms:W3CDTF">2021-10-13T14:52:00Z</dcterms:modified>
</cp:coreProperties>
</file>